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5916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de FERYBY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FERRIBY)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(d.1407)</w:t>
      </w:r>
    </w:p>
    <w:p w14:paraId="057E8EC4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337ACA6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74607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765FB2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Mar.1407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04211BF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21AF9D50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932C021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1A96C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D829A" w14:textId="77777777" w:rsidR="00EF46FF" w:rsidRDefault="00EF46FF" w:rsidP="00EF4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35C09C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ECA7" w14:textId="77777777" w:rsidR="00EF46FF" w:rsidRDefault="00EF46FF" w:rsidP="009139A6">
      <w:r>
        <w:separator/>
      </w:r>
    </w:p>
  </w:endnote>
  <w:endnote w:type="continuationSeparator" w:id="0">
    <w:p w14:paraId="0B35FD0A" w14:textId="77777777" w:rsidR="00EF46FF" w:rsidRDefault="00EF46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2EE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38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B0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7ED77" w14:textId="77777777" w:rsidR="00EF46FF" w:rsidRDefault="00EF46FF" w:rsidP="009139A6">
      <w:r>
        <w:separator/>
      </w:r>
    </w:p>
  </w:footnote>
  <w:footnote w:type="continuationSeparator" w:id="0">
    <w:p w14:paraId="0CA9B0DF" w14:textId="77777777" w:rsidR="00EF46FF" w:rsidRDefault="00EF46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AD3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0F4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8E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F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46F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3DDCD"/>
  <w15:chartTrackingRefBased/>
  <w15:docId w15:val="{3A9892AC-770C-4A06-A1AA-983C0BFB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2021-05-11T15:43:00Z</dcterms:created>
  <dcterms:modified xsi:type="dcterms:W3CDTF">2021-05-11T15:43:00Z</dcterms:modified>
</cp:coreProperties>
</file>